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06F6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406F6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406F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406F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406F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406F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406F6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406F6A" w:rsidRPr="00406F6A">
          <w:rPr>
            <w:b w:val="0"/>
          </w:rPr>
          <w:t xml:space="preserve"> 07143/021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406F6A" w:rsidP="00232C8F">
            <w:r>
              <w:t>Медицинская сестра перевязочной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406F6A" w:rsidP="00232C8F">
            <w:r>
              <w:t>24271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406F6A" w:rsidRPr="00406F6A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406F6A" w:rsidRPr="00406F6A">
          <w:rPr>
            <w:rStyle w:val="aa"/>
          </w:rPr>
          <w:t>2;</w:t>
        </w:r>
        <w:r w:rsidR="00406F6A" w:rsidRPr="00406F6A">
          <w:rPr>
            <w:u w:val="single"/>
          </w:rPr>
          <w:t xml:space="preserve">  07143/021, 07143/021-1А (07143/021)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406F6A" w:rsidRPr="00406F6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406F6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406F6A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406F6A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406F6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406F6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406F6A" w:rsidP="00C31869">
            <w:pPr>
              <w:jc w:val="center"/>
            </w:pPr>
            <w:r>
              <w:t>017-428-149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406F6A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406F6A" w:rsidRDefault="00406F6A" w:rsidP="00C31869">
            <w:pPr>
              <w:jc w:val="center"/>
            </w:pPr>
            <w:r>
              <w:t>071-045-025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6F6A" w:rsidRPr="003947ED" w:rsidRDefault="00406F6A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406F6A" w:rsidRPr="00406F6A">
          <w:rPr>
            <w:rStyle w:val="aa"/>
          </w:rPr>
          <w:t xml:space="preserve"> Медицинский </w:t>
        </w:r>
        <w:r w:rsidR="00406F6A" w:rsidRPr="00406F6A">
          <w:rPr>
            <w:u w:val="single"/>
          </w:rPr>
          <w:t xml:space="preserve">инструментарий, отсос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406F6A" w:rsidRPr="00406F6A">
          <w:rPr>
            <w:rStyle w:val="aa"/>
          </w:rPr>
          <w:t xml:space="preserve"> Лекарственные </w:t>
        </w:r>
        <w:r w:rsidR="00406F6A" w:rsidRPr="00406F6A">
          <w:rPr>
            <w:u w:val="single"/>
          </w:rPr>
          <w:t xml:space="preserve">и дезинфицирующие средства,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06F6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406F6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406F6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406F6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406F6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06F6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2E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1.2.33.1.,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B60EA" w:rsidRPr="001B60EA">
          <w:rPr>
            <w:i/>
            <w:u w:val="single"/>
          </w:rPr>
          <w:t>1. Рекомендации по улучшению и оздоровлению условий труда:</w:t>
        </w:r>
        <w:r w:rsidR="001B60EA" w:rsidRPr="001B60E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B60EA" w:rsidRPr="001B60EA">
          <w:rPr>
            <w:i/>
            <w:u w:val="single"/>
          </w:rPr>
          <w:tab/>
          <w:t>   </w:t>
        </w:r>
        <w:r w:rsidR="001B60EA" w:rsidRPr="001B60E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B60EA" w:rsidRPr="001B60EA">
          <w:rPr>
            <w:i/>
            <w:u w:val="single"/>
          </w:rPr>
          <w:tab/>
          <w:t>   </w:t>
        </w:r>
        <w:r w:rsidR="001B60EA" w:rsidRPr="001B60E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B60EA" w:rsidRPr="001B60E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B60EA" w:rsidRPr="001B60EA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06F6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06F6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406F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06F6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06F6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406F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(дата)</w:t>
            </w: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(дата)</w:t>
            </w: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1B60EA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406F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406F6A" w:rsidP="004E51DC">
            <w:pPr>
              <w:pStyle w:val="a8"/>
            </w:pPr>
            <w:r>
              <w:t>Морозова Елена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406F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406F6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EF07A3">
            <w:pPr>
              <w:pStyle w:val="a8"/>
            </w:pPr>
            <w:r>
              <w:t>Петрунина Елена Борисовна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6F6A" w:rsidRPr="00406F6A" w:rsidRDefault="00406F6A" w:rsidP="004E51DC">
            <w:pPr>
              <w:pStyle w:val="a8"/>
            </w:pPr>
          </w:p>
        </w:tc>
      </w:tr>
      <w:tr w:rsidR="00406F6A" w:rsidRPr="00406F6A" w:rsidTr="00406F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06F6A" w:rsidRPr="00406F6A" w:rsidRDefault="00406F6A" w:rsidP="00EF07A3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06F6A" w:rsidRPr="00406F6A" w:rsidRDefault="00406F6A" w:rsidP="004E51DC">
            <w:pPr>
              <w:pStyle w:val="a8"/>
              <w:rPr>
                <w:vertAlign w:val="superscript"/>
              </w:rPr>
            </w:pPr>
            <w:r w:rsidRPr="00406F6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06F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5351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53517" w:rsidRPr="00C31869">
            <w:rPr>
              <w:rStyle w:val="ad"/>
              <w:sz w:val="20"/>
              <w:szCs w:val="20"/>
            </w:rPr>
            <w:fldChar w:fldCharType="separate"/>
          </w:r>
          <w:r w:rsidR="00406F6A">
            <w:rPr>
              <w:rStyle w:val="ad"/>
              <w:noProof/>
              <w:sz w:val="20"/>
              <w:szCs w:val="20"/>
            </w:rPr>
            <w:t>1</w:t>
          </w:r>
          <w:r w:rsidR="0045351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06F6A" w:rsidRPr="00406F6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21, 07143/021-1А (07143/021)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271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1 "/>
    <w:docVar w:name="oborud" w:val=" Медицинский инструментарий, отсос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E23D48F71854FF8A96E2FBB4A4E3E42"/>
    <w:docVar w:name="rm_id" w:val="200"/>
    <w:docVar w:name="rm_name" w:val="                                          "/>
    <w:docVar w:name="rm_number" w:val=" 07143/02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,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1B20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20"/>
    <w:rsid w:val="001456F8"/>
    <w:rsid w:val="0015635F"/>
    <w:rsid w:val="001607C8"/>
    <w:rsid w:val="00165111"/>
    <w:rsid w:val="0017163E"/>
    <w:rsid w:val="00197B2A"/>
    <w:rsid w:val="001A003D"/>
    <w:rsid w:val="001B60EA"/>
    <w:rsid w:val="001F42EA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06F6A"/>
    <w:rsid w:val="00417441"/>
    <w:rsid w:val="004357DB"/>
    <w:rsid w:val="00444410"/>
    <w:rsid w:val="00451E76"/>
    <w:rsid w:val="00453517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76523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3410"/>
    <w:rsid w:val="0092778A"/>
    <w:rsid w:val="00933CF1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A7FB0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1936"/>
    <w:rsid w:val="00E43EDA"/>
    <w:rsid w:val="00E609F6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  <w:rsid w:val="00FF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2016-10-17T11:19:00Z</dcterms:created>
  <dcterms:modified xsi:type="dcterms:W3CDTF">2016-10-18T09:19:00Z</dcterms:modified>
</cp:coreProperties>
</file>